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5A5" w:rsidRDefault="007415A5" w:rsidP="00741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LATHUM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415A5" w:rsidRDefault="007415A5" w:rsidP="00741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Ab </w:t>
      </w:r>
      <w:proofErr w:type="spellStart"/>
      <w:r>
        <w:rPr>
          <w:rFonts w:ascii="Times New Roman" w:hAnsi="Times New Roman" w:cs="Times New Roman"/>
          <w:sz w:val="24"/>
          <w:szCs w:val="24"/>
        </w:rPr>
        <w:t>Kettleby</w:t>
      </w:r>
      <w:proofErr w:type="spellEnd"/>
      <w:r>
        <w:rPr>
          <w:rFonts w:ascii="Times New Roman" w:hAnsi="Times New Roman" w:cs="Times New Roman"/>
          <w:sz w:val="24"/>
          <w:szCs w:val="24"/>
        </w:rPr>
        <w:t>, Leicestershire.</w:t>
      </w:r>
    </w:p>
    <w:p w:rsidR="007415A5" w:rsidRDefault="007415A5" w:rsidP="00741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15A5" w:rsidRDefault="007415A5" w:rsidP="00741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2017" w:rsidRDefault="00B82017" w:rsidP="00B820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Melton Mowbray,</w:t>
      </w:r>
    </w:p>
    <w:p w:rsidR="00B82017" w:rsidRDefault="00B82017" w:rsidP="00B820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Leicestershire, into lands held by the late Margaret Aylesford(q.v.).</w:t>
      </w:r>
    </w:p>
    <w:p w:rsidR="00B82017" w:rsidRDefault="00B82017" w:rsidP="00B820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F6F1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21-75)</w:t>
      </w:r>
    </w:p>
    <w:p w:rsidR="007415A5" w:rsidRDefault="007415A5" w:rsidP="00741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Melton Mowbray,</w:t>
      </w:r>
    </w:p>
    <w:p w:rsidR="007415A5" w:rsidRDefault="007415A5" w:rsidP="00741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lands 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415A5" w:rsidRDefault="007415A5" w:rsidP="00741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EB730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21-57)</w:t>
      </w:r>
    </w:p>
    <w:p w:rsidR="007415A5" w:rsidRDefault="007415A5" w:rsidP="00741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15A5" w:rsidRDefault="007415A5" w:rsidP="00741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15A5" w:rsidRDefault="007415A5" w:rsidP="00741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2015</w:t>
      </w:r>
    </w:p>
    <w:p w:rsidR="00B82017" w:rsidRPr="00402E38" w:rsidRDefault="00B82017" w:rsidP="00741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  <w:bookmarkStart w:id="0" w:name="_GoBack"/>
      <w:bookmarkEnd w:id="0"/>
    </w:p>
    <w:p w:rsidR="00DD5B8A" w:rsidRPr="007415A5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7415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5A5" w:rsidRDefault="007415A5" w:rsidP="00564E3C">
      <w:pPr>
        <w:spacing w:after="0" w:line="240" w:lineRule="auto"/>
      </w:pPr>
      <w:r>
        <w:separator/>
      </w:r>
    </w:p>
  </w:endnote>
  <w:endnote w:type="continuationSeparator" w:id="0">
    <w:p w:rsidR="007415A5" w:rsidRDefault="007415A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2017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5A5" w:rsidRDefault="007415A5" w:rsidP="00564E3C">
      <w:pPr>
        <w:spacing w:after="0" w:line="240" w:lineRule="auto"/>
      </w:pPr>
      <w:r>
        <w:separator/>
      </w:r>
    </w:p>
  </w:footnote>
  <w:footnote w:type="continuationSeparator" w:id="0">
    <w:p w:rsidR="007415A5" w:rsidRDefault="007415A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5A5"/>
    <w:rsid w:val="00372DC6"/>
    <w:rsid w:val="00564E3C"/>
    <w:rsid w:val="0064591D"/>
    <w:rsid w:val="007415A5"/>
    <w:rsid w:val="00B8201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06C2C"/>
  <w15:chartTrackingRefBased/>
  <w15:docId w15:val="{96B6D54B-5374-49E9-B3D1-8AF9B7447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415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2015-10-18T18:47:00Z</dcterms:created>
  <dcterms:modified xsi:type="dcterms:W3CDTF">2016-02-16T09:35:00Z</dcterms:modified>
</cp:coreProperties>
</file>